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DC224" w14:textId="77777777" w:rsidR="005B6F44" w:rsidRDefault="005B6F44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D7DB279" w14:textId="18EE0F49" w:rsidR="005B6F44" w:rsidRPr="00692A45" w:rsidRDefault="005B6F44" w:rsidP="00474F6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AC451C">
        <w:t xml:space="preserve">Principles </w:t>
      </w:r>
      <w:r w:rsidRPr="002200DE">
        <w:t xml:space="preserve">of entrepreneurship </w:t>
      </w:r>
      <w:r>
        <w:t>(learner)</w:t>
      </w:r>
    </w:p>
    <w:p w14:paraId="6A34AC2A" w14:textId="77777777" w:rsidR="005B6F44" w:rsidRPr="005B6F44" w:rsidRDefault="005B6F44" w:rsidP="00A04087">
      <w:pPr>
        <w:rPr>
          <w:rFonts w:cs="Arial"/>
          <w:sz w:val="24"/>
        </w:rPr>
      </w:pPr>
    </w:p>
    <w:p w14:paraId="01BDA9CB" w14:textId="539E30A6" w:rsidR="005B6F44" w:rsidRPr="005B6F44" w:rsidRDefault="005B6F44" w:rsidP="007E6C60">
      <w:pPr>
        <w:rPr>
          <w:rFonts w:cs="Arial"/>
          <w:sz w:val="24"/>
        </w:rPr>
      </w:pPr>
      <w:r w:rsidRPr="005B6F44">
        <w:rPr>
          <w:rFonts w:cs="Arial"/>
          <w:sz w:val="24"/>
        </w:rPr>
        <w:t>Within the UK, there are several clients that provide a steady supply of construction work, such as:</w:t>
      </w:r>
    </w:p>
    <w:p w14:paraId="64277EC0" w14:textId="77777777" w:rsidR="005B6F44" w:rsidRPr="005B6F44" w:rsidRDefault="005B6F44" w:rsidP="007E6C60">
      <w:pPr>
        <w:rPr>
          <w:rFonts w:cs="Arial"/>
          <w:sz w:val="24"/>
        </w:rPr>
      </w:pPr>
    </w:p>
    <w:p w14:paraId="5A3679D2" w14:textId="77777777" w:rsidR="005B6F44" w:rsidRPr="005B6F44" w:rsidRDefault="005B6F44" w:rsidP="005B6F4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infrastructure companies</w:t>
      </w:r>
    </w:p>
    <w:p w14:paraId="76EC579C" w14:textId="77777777" w:rsidR="005B6F44" w:rsidRPr="005B6F44" w:rsidRDefault="005B6F44" w:rsidP="005B6F4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the Government</w:t>
      </w:r>
    </w:p>
    <w:p w14:paraId="63E9F235" w14:textId="77777777" w:rsidR="005B6F44" w:rsidRPr="005B6F44" w:rsidRDefault="005B6F44" w:rsidP="005B6F4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private individuals and companies</w:t>
      </w:r>
    </w:p>
    <w:p w14:paraId="20FDC2E2" w14:textId="77777777" w:rsidR="005B6F44" w:rsidRPr="005B6F44" w:rsidRDefault="005B6F44" w:rsidP="005B6F4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Housing Associations</w:t>
      </w:r>
    </w:p>
    <w:p w14:paraId="422A1398" w14:textId="77777777" w:rsidR="005B6F44" w:rsidRPr="005B6F44" w:rsidRDefault="005B6F44" w:rsidP="005B6F4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pension funds</w:t>
      </w:r>
    </w:p>
    <w:p w14:paraId="633E9099" w14:textId="77777777" w:rsidR="005B6F44" w:rsidRPr="005B6F44" w:rsidRDefault="005B6F44" w:rsidP="005B6F4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entrepreneurs.</w:t>
      </w:r>
    </w:p>
    <w:p w14:paraId="723E2A60" w14:textId="77777777" w:rsidR="005B6F44" w:rsidRPr="005B6F44" w:rsidRDefault="005B6F44" w:rsidP="007E6C60">
      <w:pPr>
        <w:rPr>
          <w:rFonts w:cs="Arial"/>
          <w:sz w:val="24"/>
        </w:rPr>
      </w:pPr>
    </w:p>
    <w:p w14:paraId="55EC9B30" w14:textId="77777777" w:rsidR="005B6F44" w:rsidRPr="005B6F44" w:rsidRDefault="005B6F44" w:rsidP="005B6F4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What is an entrepreneur?</w:t>
      </w:r>
    </w:p>
    <w:p w14:paraId="710A5315" w14:textId="77777777" w:rsidR="005B6F44" w:rsidRPr="005B6F44" w:rsidRDefault="005B6F44" w:rsidP="00317FE3">
      <w:pPr>
        <w:rPr>
          <w:rFonts w:cs="Arial"/>
          <w:sz w:val="24"/>
        </w:rPr>
      </w:pPr>
    </w:p>
    <w:p w14:paraId="342233E2" w14:textId="77777777" w:rsidR="005B6F44" w:rsidRPr="005B6F44" w:rsidRDefault="005B6F44" w:rsidP="00317FE3">
      <w:pPr>
        <w:rPr>
          <w:rFonts w:cs="Arial"/>
          <w:sz w:val="24"/>
        </w:rPr>
      </w:pPr>
    </w:p>
    <w:p w14:paraId="1F2D2445" w14:textId="77777777" w:rsidR="005B6F44" w:rsidRPr="005B6F44" w:rsidRDefault="005B6F44" w:rsidP="00317FE3">
      <w:pPr>
        <w:rPr>
          <w:rFonts w:cs="Arial"/>
          <w:sz w:val="24"/>
        </w:rPr>
      </w:pPr>
    </w:p>
    <w:p w14:paraId="21D52344" w14:textId="77777777" w:rsidR="005B6F44" w:rsidRPr="005B6F44" w:rsidRDefault="005B6F44" w:rsidP="00317FE3">
      <w:pPr>
        <w:rPr>
          <w:rFonts w:cs="Arial"/>
          <w:sz w:val="24"/>
        </w:rPr>
      </w:pPr>
    </w:p>
    <w:p w14:paraId="08B6A406" w14:textId="77777777" w:rsidR="005B6F44" w:rsidRPr="005B6F44" w:rsidRDefault="005B6F44" w:rsidP="007E6C60">
      <w:pPr>
        <w:rPr>
          <w:rFonts w:cs="Arial"/>
          <w:sz w:val="24"/>
        </w:rPr>
      </w:pPr>
    </w:p>
    <w:p w14:paraId="61BF361F" w14:textId="77777777" w:rsidR="005B6F44" w:rsidRPr="005B6F44" w:rsidRDefault="005B6F44" w:rsidP="005B6F4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Name three UK entrepreneurs.</w:t>
      </w:r>
    </w:p>
    <w:p w14:paraId="7F8C2916" w14:textId="77777777" w:rsidR="005B6F44" w:rsidRPr="005B6F44" w:rsidRDefault="005B6F44" w:rsidP="00317FE3">
      <w:pPr>
        <w:rPr>
          <w:rFonts w:cs="Arial"/>
          <w:sz w:val="24"/>
        </w:rPr>
      </w:pPr>
    </w:p>
    <w:p w14:paraId="3F112B6D" w14:textId="77777777" w:rsidR="005B6F44" w:rsidRPr="005B6F44" w:rsidRDefault="005B6F44" w:rsidP="00317FE3">
      <w:pPr>
        <w:rPr>
          <w:rFonts w:cs="Arial"/>
          <w:sz w:val="24"/>
        </w:rPr>
      </w:pPr>
    </w:p>
    <w:p w14:paraId="10BBC6F2" w14:textId="77777777" w:rsidR="005B6F44" w:rsidRPr="005B6F44" w:rsidRDefault="005B6F44" w:rsidP="00317FE3">
      <w:pPr>
        <w:rPr>
          <w:rFonts w:cs="Arial"/>
          <w:sz w:val="24"/>
        </w:rPr>
      </w:pPr>
    </w:p>
    <w:p w14:paraId="0ECBFD4C" w14:textId="77777777" w:rsidR="005B6F44" w:rsidRPr="005B6F44" w:rsidRDefault="005B6F44" w:rsidP="00317FE3">
      <w:pPr>
        <w:rPr>
          <w:rFonts w:cs="Arial"/>
          <w:sz w:val="24"/>
        </w:rPr>
      </w:pPr>
    </w:p>
    <w:p w14:paraId="42C0F5BF" w14:textId="77777777" w:rsidR="005B6F44" w:rsidRPr="005B6F44" w:rsidRDefault="005B6F44" w:rsidP="007E6C60">
      <w:pPr>
        <w:rPr>
          <w:rFonts w:cs="Arial"/>
          <w:sz w:val="24"/>
        </w:rPr>
      </w:pPr>
    </w:p>
    <w:p w14:paraId="7FA06F82" w14:textId="77777777" w:rsidR="005B6F44" w:rsidRPr="005B6F44" w:rsidRDefault="005B6F44" w:rsidP="005B6F4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5B6F44">
        <w:rPr>
          <w:rFonts w:ascii="Arial" w:hAnsi="Arial" w:cs="Arial"/>
        </w:rPr>
        <w:t>What qualities does an entrepreneur need?</w:t>
      </w:r>
    </w:p>
    <w:p w14:paraId="48E2C73C" w14:textId="77777777" w:rsidR="005B6F44" w:rsidRPr="005B6F44" w:rsidRDefault="005B6F44" w:rsidP="00317FE3">
      <w:pPr>
        <w:rPr>
          <w:rFonts w:cs="Arial"/>
          <w:sz w:val="24"/>
        </w:rPr>
      </w:pPr>
    </w:p>
    <w:p w14:paraId="3F023020" w14:textId="77777777" w:rsidR="005B6F44" w:rsidRPr="005B6F44" w:rsidRDefault="005B6F44" w:rsidP="00317FE3">
      <w:pPr>
        <w:rPr>
          <w:rFonts w:cs="Arial"/>
          <w:sz w:val="24"/>
        </w:rPr>
      </w:pPr>
    </w:p>
    <w:p w14:paraId="51FD019B" w14:textId="77777777" w:rsidR="005B6F44" w:rsidRPr="005B6F44" w:rsidRDefault="005B6F44" w:rsidP="00317FE3">
      <w:pPr>
        <w:rPr>
          <w:rFonts w:cs="Arial"/>
          <w:sz w:val="24"/>
        </w:rPr>
      </w:pPr>
    </w:p>
    <w:p w14:paraId="72338A2C" w14:textId="77777777" w:rsidR="005B6F44" w:rsidRPr="005B6F44" w:rsidRDefault="005B6F44" w:rsidP="00317FE3">
      <w:pPr>
        <w:rPr>
          <w:rFonts w:cs="Arial"/>
          <w:sz w:val="24"/>
        </w:rPr>
      </w:pPr>
    </w:p>
    <w:p w14:paraId="3E48A548" w14:textId="76BD3B00" w:rsidR="005B6F44" w:rsidRDefault="005B6F44" w:rsidP="007E6C60">
      <w:pPr>
        <w:rPr>
          <w:rFonts w:cs="Arial"/>
          <w:sz w:val="24"/>
        </w:rPr>
      </w:pPr>
    </w:p>
    <w:p w14:paraId="548D6204" w14:textId="4EF60666" w:rsidR="005B6F44" w:rsidRDefault="005B6F44" w:rsidP="007E6C60">
      <w:pPr>
        <w:rPr>
          <w:rFonts w:cs="Arial"/>
          <w:sz w:val="24"/>
        </w:rPr>
      </w:pPr>
    </w:p>
    <w:p w14:paraId="4F6053D1" w14:textId="3D7C4DD2" w:rsidR="005B6F44" w:rsidRDefault="005B6F44" w:rsidP="007E6C60">
      <w:pPr>
        <w:rPr>
          <w:rFonts w:cs="Arial"/>
          <w:sz w:val="24"/>
        </w:rPr>
      </w:pPr>
    </w:p>
    <w:p w14:paraId="64C24369" w14:textId="0BA0EFFC" w:rsidR="005B6F44" w:rsidRDefault="005B6F44" w:rsidP="007E6C60">
      <w:pPr>
        <w:rPr>
          <w:rFonts w:cs="Arial"/>
          <w:sz w:val="24"/>
        </w:rPr>
      </w:pPr>
    </w:p>
    <w:p w14:paraId="38234C0C" w14:textId="3D29365C" w:rsidR="005B6F44" w:rsidRDefault="005B6F44" w:rsidP="007E6C60">
      <w:pPr>
        <w:rPr>
          <w:rFonts w:cs="Arial"/>
          <w:sz w:val="24"/>
        </w:rPr>
      </w:pPr>
    </w:p>
    <w:p w14:paraId="711744A1" w14:textId="24B0D332" w:rsidR="005B6F44" w:rsidRDefault="005B6F44" w:rsidP="007E6C60">
      <w:pPr>
        <w:rPr>
          <w:rFonts w:cs="Arial"/>
          <w:sz w:val="24"/>
        </w:rPr>
      </w:pPr>
    </w:p>
    <w:p w14:paraId="2EA2DEA3" w14:textId="77777777" w:rsidR="005B6F44" w:rsidRPr="005B6F44" w:rsidRDefault="005B6F44" w:rsidP="007E6C60">
      <w:pPr>
        <w:rPr>
          <w:rFonts w:cs="Arial"/>
          <w:sz w:val="24"/>
        </w:rPr>
      </w:pPr>
    </w:p>
    <w:p w14:paraId="03F99932" w14:textId="77777777" w:rsidR="005B6F44" w:rsidRPr="005B6F44" w:rsidRDefault="005B6F44" w:rsidP="005B6F4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5B6F44">
        <w:rPr>
          <w:rFonts w:ascii="Arial" w:hAnsi="Arial" w:cs="Arial"/>
          <w:b/>
          <w:bCs/>
        </w:rPr>
        <w:lastRenderedPageBreak/>
        <w:t>Stretch and challenge:</w:t>
      </w:r>
      <w:r w:rsidRPr="005B6F44">
        <w:rPr>
          <w:rFonts w:ascii="Arial" w:hAnsi="Arial" w:cs="Arial"/>
        </w:rPr>
        <w:t xml:space="preserve"> Read this article about Lee Marley. Summarise what you have learnt from his story and what you found inspiring.</w:t>
      </w:r>
    </w:p>
    <w:p w14:paraId="1976C512" w14:textId="77777777" w:rsidR="005B6F44" w:rsidRPr="005B6F44" w:rsidRDefault="005B6F44" w:rsidP="007E6C60">
      <w:pPr>
        <w:rPr>
          <w:rFonts w:cs="Arial"/>
          <w:sz w:val="24"/>
        </w:rPr>
      </w:pPr>
    </w:p>
    <w:p w14:paraId="7C72F5F6" w14:textId="77777777" w:rsidR="005B6F44" w:rsidRPr="005B6F44" w:rsidRDefault="005B6F44" w:rsidP="007E6C60">
      <w:pPr>
        <w:rPr>
          <w:rFonts w:cs="Arial"/>
          <w:sz w:val="24"/>
        </w:rPr>
      </w:pPr>
      <w:hyperlink r:id="rId10" w:history="1">
        <w:r w:rsidRPr="005B6F44">
          <w:rPr>
            <w:rStyle w:val="Hyperlink"/>
            <w:rFonts w:cs="Arial"/>
            <w:sz w:val="24"/>
            <w:u w:val="none"/>
          </w:rPr>
          <w:t>https://www.bdcmagazine.com/2020/06/business-law-money/construction-entrepreneur-introducing-lee-marley/</w:t>
        </w:r>
      </w:hyperlink>
    </w:p>
    <w:p w14:paraId="6152E7EF" w14:textId="77777777" w:rsidR="005B6F44" w:rsidRDefault="005B6F44" w:rsidP="00AD179E">
      <w:pPr>
        <w:pStyle w:val="Answer"/>
        <w:tabs>
          <w:tab w:val="left" w:pos="2400"/>
        </w:tabs>
      </w:pPr>
    </w:p>
    <w:p w14:paraId="7BF07E2C" w14:textId="77777777" w:rsidR="00474F67" w:rsidRDefault="00474F67" w:rsidP="00474F67">
      <w:pPr>
        <w:rPr>
          <w:rFonts w:cs="Arial"/>
          <w:szCs w:val="22"/>
        </w:rPr>
      </w:pPr>
    </w:p>
    <w:p w14:paraId="5425652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E2E6D" w14:textId="77777777" w:rsidR="00905B89" w:rsidRDefault="00905B89">
      <w:pPr>
        <w:spacing w:before="0" w:after="0"/>
      </w:pPr>
      <w:r>
        <w:separator/>
      </w:r>
    </w:p>
  </w:endnote>
  <w:endnote w:type="continuationSeparator" w:id="0">
    <w:p w14:paraId="34765428" w14:textId="77777777" w:rsidR="00905B89" w:rsidRDefault="00905B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E28E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0319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4C52B8D" wp14:editId="0B249BB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FFA260" w14:textId="12E0B7AF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F10274" w:rsidRPr="00F1027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F0507E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52B8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9FFA260" w14:textId="12E0B7AF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F10274" w:rsidRPr="00F10274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F0507E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67666A4" wp14:editId="574C6D0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10D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6EEA7" w14:textId="77777777" w:rsidR="00905B89" w:rsidRDefault="00905B89">
      <w:pPr>
        <w:spacing w:before="0" w:after="0"/>
      </w:pPr>
      <w:r>
        <w:separator/>
      </w:r>
    </w:p>
  </w:footnote>
  <w:footnote w:type="continuationSeparator" w:id="0">
    <w:p w14:paraId="1EC26AD4" w14:textId="77777777" w:rsidR="00905B89" w:rsidRDefault="00905B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1A5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9CACB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D3AA7B8" wp14:editId="7E413A5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845B30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7694A85" wp14:editId="0D5C9B7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3B9D6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F1D8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85E94"/>
    <w:multiLevelType w:val="hybridMultilevel"/>
    <w:tmpl w:val="033A0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B15C2"/>
    <w:multiLevelType w:val="hybridMultilevel"/>
    <w:tmpl w:val="F23A1A5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095582">
    <w:abstractNumId w:val="4"/>
  </w:num>
  <w:num w:numId="2" w16cid:durableId="987057581">
    <w:abstractNumId w:val="15"/>
  </w:num>
  <w:num w:numId="3" w16cid:durableId="1199583933">
    <w:abstractNumId w:val="23"/>
  </w:num>
  <w:num w:numId="4" w16cid:durableId="495078754">
    <w:abstractNumId w:val="17"/>
  </w:num>
  <w:num w:numId="5" w16cid:durableId="291208551">
    <w:abstractNumId w:val="7"/>
  </w:num>
  <w:num w:numId="6" w16cid:durableId="1073434613">
    <w:abstractNumId w:val="16"/>
  </w:num>
  <w:num w:numId="7" w16cid:durableId="172496299">
    <w:abstractNumId w:val="7"/>
  </w:num>
  <w:num w:numId="8" w16cid:durableId="1632175519">
    <w:abstractNumId w:val="1"/>
  </w:num>
  <w:num w:numId="9" w16cid:durableId="1414156677">
    <w:abstractNumId w:val="7"/>
    <w:lvlOverride w:ilvl="0">
      <w:startOverride w:val="1"/>
    </w:lvlOverride>
  </w:num>
  <w:num w:numId="10" w16cid:durableId="120540169">
    <w:abstractNumId w:val="18"/>
  </w:num>
  <w:num w:numId="11" w16cid:durableId="2075394405">
    <w:abstractNumId w:val="14"/>
  </w:num>
  <w:num w:numId="12" w16cid:durableId="567152470">
    <w:abstractNumId w:val="5"/>
  </w:num>
  <w:num w:numId="13" w16cid:durableId="1667826233">
    <w:abstractNumId w:val="13"/>
  </w:num>
  <w:num w:numId="14" w16cid:durableId="1983807256">
    <w:abstractNumId w:val="19"/>
  </w:num>
  <w:num w:numId="15" w16cid:durableId="1150101145">
    <w:abstractNumId w:val="11"/>
  </w:num>
  <w:num w:numId="16" w16cid:durableId="670062597">
    <w:abstractNumId w:val="6"/>
  </w:num>
  <w:num w:numId="17" w16cid:durableId="24984000">
    <w:abstractNumId w:val="25"/>
  </w:num>
  <w:num w:numId="18" w16cid:durableId="1827739308">
    <w:abstractNumId w:val="26"/>
  </w:num>
  <w:num w:numId="19" w16cid:durableId="359819682">
    <w:abstractNumId w:val="3"/>
  </w:num>
  <w:num w:numId="20" w16cid:durableId="987905157">
    <w:abstractNumId w:val="2"/>
  </w:num>
  <w:num w:numId="21" w16cid:durableId="309098720">
    <w:abstractNumId w:val="9"/>
  </w:num>
  <w:num w:numId="22" w16cid:durableId="196624644">
    <w:abstractNumId w:val="9"/>
    <w:lvlOverride w:ilvl="0">
      <w:startOverride w:val="1"/>
    </w:lvlOverride>
  </w:num>
  <w:num w:numId="23" w16cid:durableId="821702887">
    <w:abstractNumId w:val="24"/>
  </w:num>
  <w:num w:numId="24" w16cid:durableId="1386880433">
    <w:abstractNumId w:val="9"/>
    <w:lvlOverride w:ilvl="0">
      <w:startOverride w:val="1"/>
    </w:lvlOverride>
  </w:num>
  <w:num w:numId="25" w16cid:durableId="1173959394">
    <w:abstractNumId w:val="9"/>
    <w:lvlOverride w:ilvl="0">
      <w:startOverride w:val="1"/>
    </w:lvlOverride>
  </w:num>
  <w:num w:numId="26" w16cid:durableId="1651516551">
    <w:abstractNumId w:val="10"/>
  </w:num>
  <w:num w:numId="27" w16cid:durableId="1851528657">
    <w:abstractNumId w:val="21"/>
  </w:num>
  <w:num w:numId="28" w16cid:durableId="21443435">
    <w:abstractNumId w:val="9"/>
    <w:lvlOverride w:ilvl="0">
      <w:startOverride w:val="1"/>
    </w:lvlOverride>
  </w:num>
  <w:num w:numId="29" w16cid:durableId="1904294668">
    <w:abstractNumId w:val="22"/>
  </w:num>
  <w:num w:numId="30" w16cid:durableId="1252661681">
    <w:abstractNumId w:val="9"/>
  </w:num>
  <w:num w:numId="31" w16cid:durableId="1355887911">
    <w:abstractNumId w:val="9"/>
    <w:lvlOverride w:ilvl="0">
      <w:startOverride w:val="1"/>
    </w:lvlOverride>
  </w:num>
  <w:num w:numId="32" w16cid:durableId="1186941196">
    <w:abstractNumId w:val="9"/>
    <w:lvlOverride w:ilvl="0">
      <w:startOverride w:val="1"/>
    </w:lvlOverride>
  </w:num>
  <w:num w:numId="33" w16cid:durableId="834686648">
    <w:abstractNumId w:val="0"/>
  </w:num>
  <w:num w:numId="34" w16cid:durableId="304432903">
    <w:abstractNumId w:val="12"/>
  </w:num>
  <w:num w:numId="35" w16cid:durableId="1723946613">
    <w:abstractNumId w:val="8"/>
  </w:num>
  <w:num w:numId="36" w16cid:durableId="8528878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F4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B6F44"/>
    <w:rsid w:val="006124C0"/>
    <w:rsid w:val="006135C0"/>
    <w:rsid w:val="0064344C"/>
    <w:rsid w:val="006642FD"/>
    <w:rsid w:val="006807B0"/>
    <w:rsid w:val="00691B95"/>
    <w:rsid w:val="006B795E"/>
    <w:rsid w:val="006B798A"/>
    <w:rsid w:val="006D3AA3"/>
    <w:rsid w:val="006D4994"/>
    <w:rsid w:val="006E1028"/>
    <w:rsid w:val="006E19C2"/>
    <w:rsid w:val="006F7BAF"/>
    <w:rsid w:val="00797FA7"/>
    <w:rsid w:val="007E7B91"/>
    <w:rsid w:val="008C1F1C"/>
    <w:rsid w:val="008D47A6"/>
    <w:rsid w:val="008F087B"/>
    <w:rsid w:val="00905B89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0274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98E809"/>
  <w15:docId w15:val="{EACFC128-6BD3-4382-955D-29DAC63E8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5B6F44"/>
    <w:rPr>
      <w:color w:val="0563C1" w:themeColor="hyperlink"/>
      <w:u w:val="single"/>
    </w:rPr>
  </w:style>
  <w:style w:type="paragraph" w:styleId="ListParagraph">
    <w:name w:val="List Paragraph"/>
    <w:basedOn w:val="Normal"/>
    <w:rsid w:val="005B6F44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F1027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bdcmagazine.com/2020/06/business-law-money/construction-entrepreneur-introducing-lee-marley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A9915-0A30-4A28-937D-AD78AC3146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E5700-15BA-4533-B0F0-8B498DFA7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866FD4-921E-4DE1-984C-CAB19D7F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2</Pages>
  <Words>134</Words>
  <Characters>679</Characters>
  <Application>Microsoft Office Word</Application>
  <DocSecurity>0</DocSecurity>
  <Lines>45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2021-09-07T10:42:00Z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